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0E47" w14:textId="403DB996" w:rsidR="00C30661" w:rsidRPr="00B959F6" w:rsidRDefault="005127AF" w:rsidP="00900D84">
      <w:pPr>
        <w:jc w:val="right"/>
        <w:rPr>
          <w:rFonts w:cs="Times New Roman"/>
          <w:sz w:val="16"/>
          <w:szCs w:val="16"/>
          <w:lang w:val="en-CA"/>
        </w:rPr>
      </w:pPr>
      <w:r w:rsidRPr="00C30661">
        <w:rPr>
          <w:b/>
          <w:i/>
        </w:rPr>
        <w:t>Do</w:t>
      </w:r>
      <w:r w:rsidRPr="00B959F6">
        <w:rPr>
          <w:b/>
          <w:i/>
        </w:rPr>
        <w:t xml:space="preserve">cket No. </w:t>
      </w:r>
      <w:r w:rsidR="00B959F6" w:rsidRPr="00B959F6">
        <w:rPr>
          <w:b/>
          <w:i/>
        </w:rPr>
        <w:t>51801</w:t>
      </w:r>
    </w:p>
    <w:p w14:paraId="4658B86C" w14:textId="77777777" w:rsidR="005127AF" w:rsidRPr="00B959F6" w:rsidRDefault="005127AF" w:rsidP="005127AF">
      <w:pPr>
        <w:jc w:val="center"/>
        <w:rPr>
          <w:rFonts w:cs="Times New Roman"/>
          <w:b/>
          <w:sz w:val="28"/>
          <w:szCs w:val="28"/>
        </w:rPr>
      </w:pPr>
      <w:r w:rsidRPr="00B959F6">
        <w:rPr>
          <w:rFonts w:cs="Times New Roman"/>
          <w:b/>
          <w:sz w:val="28"/>
          <w:szCs w:val="28"/>
          <w:lang w:val="en-CA"/>
        </w:rPr>
        <w:fldChar w:fldCharType="begin"/>
      </w:r>
      <w:r w:rsidRPr="00B959F6">
        <w:rPr>
          <w:rFonts w:cs="Times New Roman"/>
          <w:b/>
          <w:sz w:val="28"/>
          <w:szCs w:val="28"/>
          <w:lang w:val="en-CA"/>
        </w:rPr>
        <w:instrText xml:space="preserve"> SEQ CHAPTER \h \r 1</w:instrText>
      </w:r>
      <w:r w:rsidRPr="00B959F6">
        <w:rPr>
          <w:rFonts w:cs="Times New Roman"/>
          <w:b/>
          <w:sz w:val="28"/>
          <w:szCs w:val="28"/>
          <w:lang w:val="en-CA"/>
        </w:rPr>
        <w:fldChar w:fldCharType="end"/>
      </w:r>
      <w:r w:rsidRPr="00B959F6">
        <w:rPr>
          <w:rFonts w:cs="Times New Roman"/>
          <w:b/>
          <w:i/>
          <w:iCs/>
          <w:sz w:val="28"/>
          <w:szCs w:val="28"/>
        </w:rPr>
        <w:t>Notice for Publication</w:t>
      </w:r>
    </w:p>
    <w:p w14:paraId="54A7E02C" w14:textId="08D2C0A2" w:rsidR="005127AF" w:rsidRPr="00B959F6" w:rsidRDefault="005127AF" w:rsidP="007909A7">
      <w:pPr>
        <w:jc w:val="center"/>
        <w:rPr>
          <w:rFonts w:cs="Times New Roman"/>
        </w:rPr>
      </w:pPr>
      <w:r w:rsidRPr="00B959F6">
        <w:rPr>
          <w:rFonts w:cs="Times New Roman"/>
        </w:rPr>
        <w:t xml:space="preserve">NOTICE OF APPLICATION </w:t>
      </w:r>
      <w:r w:rsidR="003F6E3D" w:rsidRPr="00B959F6">
        <w:rPr>
          <w:rFonts w:cs="Times New Roman"/>
        </w:rPr>
        <w:t>FOR</w:t>
      </w:r>
      <w:r w:rsidR="00BA1189" w:rsidRPr="00B959F6">
        <w:rPr>
          <w:rFonts w:cs="Times New Roman"/>
        </w:rPr>
        <w:t xml:space="preserve"> </w:t>
      </w:r>
      <w:r w:rsidR="00B959F6" w:rsidRPr="00B959F6">
        <w:rPr>
          <w:rFonts w:cs="Times New Roman"/>
        </w:rPr>
        <w:t xml:space="preserve">THE CITY OF SCHERTZ </w:t>
      </w:r>
      <w:r w:rsidRPr="00B959F6">
        <w:rPr>
          <w:rFonts w:cs="Times New Roman"/>
        </w:rPr>
        <w:t xml:space="preserve">TO AMEND </w:t>
      </w:r>
      <w:r w:rsidR="003941E1" w:rsidRPr="00B959F6">
        <w:rPr>
          <w:rFonts w:cs="Times New Roman"/>
        </w:rPr>
        <w:t>A</w:t>
      </w:r>
      <w:r w:rsidRPr="00B959F6">
        <w:rPr>
          <w:rFonts w:cs="Times New Roman"/>
        </w:rPr>
        <w:t xml:space="preserve"> CERTIFICATE OF CONVENIENCE AND NECESSITY TO PROVIDE</w:t>
      </w:r>
      <w:r w:rsidR="00900D84" w:rsidRPr="00B959F6">
        <w:rPr>
          <w:rFonts w:cs="Times New Roman"/>
        </w:rPr>
        <w:t xml:space="preserve"> SEWER</w:t>
      </w:r>
      <w:r w:rsidRPr="00B959F6">
        <w:rPr>
          <w:rFonts w:cs="Times New Roman"/>
        </w:rPr>
        <w:t xml:space="preserve"> UTILITY SERVICE IN </w:t>
      </w:r>
      <w:bookmarkStart w:id="0" w:name="_Hlk63346988"/>
      <w:r w:rsidR="00B959F6" w:rsidRPr="00B959F6">
        <w:rPr>
          <w:rFonts w:cs="Times New Roman"/>
        </w:rPr>
        <w:t>COMAL</w:t>
      </w:r>
      <w:r w:rsidR="0016736A" w:rsidRPr="00B959F6">
        <w:rPr>
          <w:rFonts w:cs="Times New Roman"/>
        </w:rPr>
        <w:t xml:space="preserve"> COUNT</w:t>
      </w:r>
      <w:r w:rsidR="00B959F6" w:rsidRPr="00B959F6">
        <w:rPr>
          <w:rFonts w:cs="Times New Roman"/>
        </w:rPr>
        <w:t>Y</w:t>
      </w:r>
      <w:r w:rsidRPr="00B959F6">
        <w:rPr>
          <w:rFonts w:cs="Times New Roman"/>
        </w:rPr>
        <w:t xml:space="preserve">, </w:t>
      </w:r>
      <w:bookmarkEnd w:id="0"/>
      <w:r w:rsidRPr="00B959F6">
        <w:rPr>
          <w:rFonts w:cs="Times New Roman"/>
        </w:rPr>
        <w:t>TEXAS</w:t>
      </w:r>
    </w:p>
    <w:p w14:paraId="474FE920" w14:textId="77777777" w:rsidR="005127AF" w:rsidRPr="00B959F6" w:rsidRDefault="005127AF" w:rsidP="005127AF">
      <w:pPr>
        <w:jc w:val="both"/>
        <w:rPr>
          <w:rFonts w:cs="Times New Roman"/>
          <w:sz w:val="16"/>
          <w:szCs w:val="16"/>
        </w:rPr>
      </w:pPr>
    </w:p>
    <w:p w14:paraId="5FAF551A" w14:textId="546D5B72" w:rsidR="00B73B39" w:rsidRPr="00B959F6" w:rsidRDefault="00B959F6" w:rsidP="00B73B39">
      <w:pPr>
        <w:jc w:val="both"/>
        <w:rPr>
          <w:rFonts w:cs="Times New Roman"/>
        </w:rPr>
      </w:pPr>
      <w:r w:rsidRPr="00B959F6">
        <w:rPr>
          <w:rFonts w:cs="Times New Roman"/>
        </w:rPr>
        <w:t>The City of Schertz</w:t>
      </w:r>
      <w:r w:rsidR="00B73B39" w:rsidRPr="00B959F6">
        <w:rPr>
          <w:rFonts w:cs="Times New Roman"/>
        </w:rPr>
        <w:t xml:space="preserve"> has filed an application with the Public Utility Commission of Texas to amend its Certificate of Convenience and Necessity </w:t>
      </w:r>
      <w:r w:rsidR="00123651" w:rsidRPr="00B959F6">
        <w:rPr>
          <w:rFonts w:cs="Times New Roman"/>
        </w:rPr>
        <w:t xml:space="preserve">(CCN) </w:t>
      </w:r>
      <w:r w:rsidR="00B73B39" w:rsidRPr="00B959F6">
        <w:rPr>
          <w:rFonts w:cs="Times New Roman"/>
        </w:rPr>
        <w:t xml:space="preserve">No. </w:t>
      </w:r>
      <w:r w:rsidRPr="00B959F6">
        <w:rPr>
          <w:rFonts w:cs="Times New Roman"/>
        </w:rPr>
        <w:t>20271</w:t>
      </w:r>
      <w:r w:rsidR="00B73B39" w:rsidRPr="00B959F6">
        <w:rPr>
          <w:rFonts w:cs="Times New Roman"/>
        </w:rPr>
        <w:t xml:space="preserve"> for the provision of retail </w:t>
      </w:r>
      <w:r w:rsidR="00900D84" w:rsidRPr="00B959F6">
        <w:rPr>
          <w:rFonts w:cs="Times New Roman"/>
        </w:rPr>
        <w:t xml:space="preserve">sewer </w:t>
      </w:r>
      <w:r w:rsidR="00B73B39" w:rsidRPr="00B959F6">
        <w:rPr>
          <w:rFonts w:cs="Times New Roman"/>
        </w:rPr>
        <w:t xml:space="preserve">utility service in </w:t>
      </w:r>
      <w:bookmarkStart w:id="1" w:name="_Hlk63347493"/>
      <w:r w:rsidRPr="00B959F6">
        <w:rPr>
          <w:rFonts w:cs="Times New Roman"/>
        </w:rPr>
        <w:t>Comal</w:t>
      </w:r>
      <w:r w:rsidR="00900D84" w:rsidRPr="00B959F6">
        <w:rPr>
          <w:rFonts w:cs="Times New Roman"/>
        </w:rPr>
        <w:t xml:space="preserve"> County, </w:t>
      </w:r>
      <w:r w:rsidR="003F6E3D" w:rsidRPr="00B959F6">
        <w:rPr>
          <w:rFonts w:cs="Times New Roman"/>
        </w:rPr>
        <w:t>Texas</w:t>
      </w:r>
      <w:bookmarkEnd w:id="1"/>
      <w:r w:rsidR="00B73B39" w:rsidRPr="00B959F6">
        <w:rPr>
          <w:rFonts w:cs="Times New Roman"/>
        </w:rPr>
        <w:t>.</w:t>
      </w:r>
    </w:p>
    <w:p w14:paraId="6460B689" w14:textId="77777777" w:rsidR="00B1572D" w:rsidRPr="00E51527" w:rsidRDefault="00B1572D" w:rsidP="004F4D80">
      <w:pPr>
        <w:jc w:val="both"/>
        <w:rPr>
          <w:rFonts w:cs="Times New Roman"/>
          <w:sz w:val="16"/>
          <w:szCs w:val="16"/>
        </w:rPr>
      </w:pPr>
    </w:p>
    <w:p w14:paraId="4E413BAC" w14:textId="77777777" w:rsidR="00B959F6" w:rsidRPr="00B959F6" w:rsidRDefault="00B1572D" w:rsidP="004F4D80">
      <w:pPr>
        <w:jc w:val="both"/>
        <w:rPr>
          <w:u w:val="single"/>
        </w:rPr>
      </w:pPr>
      <w:r w:rsidRPr="00B959F6">
        <w:rPr>
          <w:u w:val="single"/>
        </w:rPr>
        <w:t xml:space="preserve">The requested area overlaps the district boundaries of the </w:t>
      </w:r>
      <w:r w:rsidR="00B959F6" w:rsidRPr="00B959F6">
        <w:rPr>
          <w:u w:val="single"/>
        </w:rPr>
        <w:t>districts listed below:</w:t>
      </w:r>
    </w:p>
    <w:p w14:paraId="39B28603" w14:textId="77777777" w:rsidR="00B959F6" w:rsidRPr="00B959F6" w:rsidRDefault="00B959F6" w:rsidP="00B959F6">
      <w:pPr>
        <w:pStyle w:val="ListParagraph"/>
        <w:widowControl w:val="0"/>
        <w:numPr>
          <w:ilvl w:val="0"/>
          <w:numId w:val="3"/>
        </w:numPr>
        <w:autoSpaceDE w:val="0"/>
        <w:autoSpaceDN w:val="0"/>
        <w:adjustRightInd w:val="0"/>
        <w:ind w:left="720"/>
        <w:jc w:val="both"/>
      </w:pPr>
      <w:r w:rsidRPr="00B959F6">
        <w:t>Cibolo Creek Municipal Authority</w:t>
      </w:r>
    </w:p>
    <w:p w14:paraId="4EC009B0" w14:textId="3490FFCF" w:rsidR="00B959F6" w:rsidRPr="00B959F6" w:rsidRDefault="00B959F6" w:rsidP="00B959F6">
      <w:pPr>
        <w:pStyle w:val="ListParagraph"/>
        <w:widowControl w:val="0"/>
        <w:numPr>
          <w:ilvl w:val="0"/>
          <w:numId w:val="3"/>
        </w:numPr>
        <w:autoSpaceDE w:val="0"/>
        <w:autoSpaceDN w:val="0"/>
        <w:adjustRightInd w:val="0"/>
        <w:ind w:left="720"/>
        <w:jc w:val="both"/>
      </w:pPr>
      <w:r w:rsidRPr="00B959F6">
        <w:t>Guadalupe-Blanco River Authority</w:t>
      </w:r>
    </w:p>
    <w:p w14:paraId="6D479BC7" w14:textId="5D5D8AAC" w:rsidR="00B1572D" w:rsidRPr="00B959F6" w:rsidRDefault="00B1572D" w:rsidP="00B959F6">
      <w:pPr>
        <w:jc w:val="both"/>
      </w:pPr>
      <w:r w:rsidRPr="00B959F6">
        <w:t xml:space="preserve">If </w:t>
      </w:r>
      <w:r w:rsidR="00B959F6" w:rsidRPr="00B959F6">
        <w:rPr>
          <w:rFonts w:cs="Times New Roman"/>
        </w:rPr>
        <w:t>the districts</w:t>
      </w:r>
      <w:r w:rsidRPr="00B959F6">
        <w:rPr>
          <w:rFonts w:cs="Times New Roman"/>
        </w:rPr>
        <w:t xml:space="preserve"> </w:t>
      </w:r>
      <w:r w:rsidRPr="00B959F6">
        <w:t xml:space="preserve">do not request a public hearing, the Commission shall determine that the </w:t>
      </w:r>
      <w:r w:rsidRPr="00B959F6">
        <w:rPr>
          <w:rFonts w:cs="Times New Roman"/>
        </w:rPr>
        <w:t xml:space="preserve">district </w:t>
      </w:r>
      <w:r w:rsidRPr="00B959F6">
        <w:t xml:space="preserve">is consenting to the </w:t>
      </w:r>
      <w:r w:rsidR="00B959F6" w:rsidRPr="00B959F6">
        <w:rPr>
          <w:rFonts w:cs="Times New Roman"/>
        </w:rPr>
        <w:t>City of Schertz</w:t>
      </w:r>
      <w:r w:rsidRPr="00B959F6">
        <w:t xml:space="preserve">’s request to provide retail </w:t>
      </w:r>
      <w:r w:rsidR="003F6E3D" w:rsidRPr="00B959F6">
        <w:rPr>
          <w:rFonts w:cs="Times New Roman"/>
        </w:rPr>
        <w:t>sewer</w:t>
      </w:r>
      <w:r w:rsidRPr="00B959F6">
        <w:rPr>
          <w:rFonts w:cs="Times New Roman"/>
          <w:sz w:val="28"/>
          <w:szCs w:val="28"/>
        </w:rPr>
        <w:t xml:space="preserve"> </w:t>
      </w:r>
      <w:r w:rsidRPr="00B959F6">
        <w:t>utility service in the requested area.</w:t>
      </w:r>
    </w:p>
    <w:p w14:paraId="2A77FD1B" w14:textId="77777777" w:rsidR="00B959F6" w:rsidRDefault="00B959F6" w:rsidP="00B959F6">
      <w:pPr>
        <w:jc w:val="both"/>
      </w:pPr>
    </w:p>
    <w:p w14:paraId="1F8B3B38" w14:textId="59339214" w:rsidR="00B959F6" w:rsidRDefault="00B959F6" w:rsidP="00B959F6">
      <w:pPr>
        <w:jc w:val="both"/>
      </w:pPr>
      <w:r w:rsidRPr="00262A8E">
        <w:t>The requested area</w:t>
      </w:r>
      <w:r>
        <w:t xml:space="preserve"> includes </w:t>
      </w:r>
      <w:r w:rsidRPr="00B959F6">
        <w:rPr>
          <w:u w:val="single"/>
        </w:rPr>
        <w:t>0</w:t>
      </w:r>
      <w:r>
        <w:t xml:space="preserve"> current customers, </w:t>
      </w:r>
      <w:r w:rsidRPr="00262A8E">
        <w:t xml:space="preserve">is located approximately </w:t>
      </w:r>
      <w:r>
        <w:rPr>
          <w:u w:val="single"/>
        </w:rPr>
        <w:t>5</w:t>
      </w:r>
      <w:r w:rsidRPr="00262A8E">
        <w:t xml:space="preserve"> mile(s) </w:t>
      </w:r>
      <w:r>
        <w:rPr>
          <w:u w:val="single"/>
        </w:rPr>
        <w:t>north-northwest</w:t>
      </w:r>
      <w:r w:rsidRPr="00262A8E">
        <w:t xml:space="preserve"> of downtown </w:t>
      </w:r>
      <w:r>
        <w:rPr>
          <w:u w:val="single"/>
        </w:rPr>
        <w:t>Schertz</w:t>
      </w:r>
      <w:r w:rsidRPr="00262A8E">
        <w:t xml:space="preserve">, Texas, and is generally bounded on the north by </w:t>
      </w:r>
      <w:r>
        <w:rPr>
          <w:u w:val="single"/>
        </w:rPr>
        <w:t>Union Pacific Railroad;</w:t>
      </w:r>
      <w:r w:rsidRPr="00262A8E">
        <w:t xml:space="preserve"> on the east by </w:t>
      </w:r>
      <w:proofErr w:type="spellStart"/>
      <w:r>
        <w:rPr>
          <w:u w:val="single"/>
        </w:rPr>
        <w:t>Doerr</w:t>
      </w:r>
      <w:proofErr w:type="spellEnd"/>
      <w:r>
        <w:rPr>
          <w:u w:val="single"/>
        </w:rPr>
        <w:t xml:space="preserve"> Lane</w:t>
      </w:r>
      <w:r w:rsidRPr="00262A8E">
        <w:t xml:space="preserve">; on the south by </w:t>
      </w:r>
      <w:r>
        <w:rPr>
          <w:u w:val="single"/>
        </w:rPr>
        <w:t>Union Pacific Railroad</w:t>
      </w:r>
      <w:r w:rsidRPr="00262A8E">
        <w:t xml:space="preserve">; </w:t>
      </w:r>
      <w:r>
        <w:t xml:space="preserve">and </w:t>
      </w:r>
      <w:r w:rsidRPr="00262A8E">
        <w:t xml:space="preserve">on the west by </w:t>
      </w:r>
      <w:r>
        <w:rPr>
          <w:u w:val="single"/>
        </w:rPr>
        <w:t>Cibolo Creek</w:t>
      </w:r>
      <w:r w:rsidRPr="00DD4A5B">
        <w:t>.</w:t>
      </w:r>
    </w:p>
    <w:p w14:paraId="3B6BA58A" w14:textId="77777777" w:rsidR="00B959F6" w:rsidRDefault="00B959F6" w:rsidP="00B959F6">
      <w:pPr>
        <w:jc w:val="both"/>
      </w:pPr>
    </w:p>
    <w:p w14:paraId="2BBA82F0" w14:textId="77777777" w:rsidR="00B959F6" w:rsidRDefault="00B959F6" w:rsidP="00B959F6">
      <w:pPr>
        <w:jc w:val="both"/>
      </w:pPr>
      <w:r w:rsidRPr="00262A8E">
        <w:t xml:space="preserve">The requested area includes approximately </w:t>
      </w:r>
      <w:r>
        <w:rPr>
          <w:u w:val="single"/>
        </w:rPr>
        <w:t>150</w:t>
      </w:r>
      <w:r w:rsidRPr="00262A8E">
        <w:t xml:space="preserve"> acres,</w:t>
      </w:r>
      <w:r>
        <w:t xml:space="preserve"> comprised of </w:t>
      </w:r>
      <w:r>
        <w:rPr>
          <w:u w:val="single"/>
        </w:rPr>
        <w:t>150</w:t>
      </w:r>
      <w:r w:rsidRPr="00262A8E">
        <w:t xml:space="preserve"> a</w:t>
      </w:r>
      <w:r>
        <w:t>cres of uncertificated area.</w:t>
      </w:r>
    </w:p>
    <w:p w14:paraId="2D3E08EE" w14:textId="77777777" w:rsidR="00B959F6" w:rsidRDefault="00B959F6" w:rsidP="00B959F6">
      <w:pPr>
        <w:jc w:val="both"/>
      </w:pPr>
    </w:p>
    <w:p w14:paraId="3FE960D6" w14:textId="77777777" w:rsidR="00B959F6" w:rsidRPr="00377683" w:rsidRDefault="00B959F6" w:rsidP="00B959F6">
      <w:pPr>
        <w:jc w:val="both"/>
      </w:pPr>
      <w:r>
        <w:t xml:space="preserve">The result of the application/petition will be the addition of approximately </w:t>
      </w:r>
      <w:r>
        <w:rPr>
          <w:u w:val="single"/>
        </w:rPr>
        <w:t>150</w:t>
      </w:r>
      <w:r>
        <w:t xml:space="preserve"> acres to CCN No. 20271.</w:t>
      </w:r>
    </w:p>
    <w:p w14:paraId="24FD7166" w14:textId="77777777" w:rsidR="00AE3D8A" w:rsidRPr="00E51527" w:rsidRDefault="00AE3D8A" w:rsidP="00AE3D8A">
      <w:pPr>
        <w:jc w:val="both"/>
        <w:rPr>
          <w:rFonts w:cs="Times New Roman"/>
          <w:sz w:val="16"/>
          <w:szCs w:val="16"/>
        </w:rPr>
      </w:pPr>
    </w:p>
    <w:p w14:paraId="16574774" w14:textId="7D7881C7" w:rsidR="00AA0560" w:rsidRPr="00B959F6" w:rsidRDefault="005127AF" w:rsidP="00AA0560">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B959F6" w:rsidRPr="00B959F6">
        <w:rPr>
          <w:rFonts w:cs="Times New Roman"/>
          <w:u w:val="single"/>
        </w:rPr>
        <w:t>Schertz Public Works, 10 Commercial Place Bldg. # 2, Schertz, TX 78154</w:t>
      </w:r>
    </w:p>
    <w:p w14:paraId="1317B98A" w14:textId="77777777" w:rsidR="00B959F6" w:rsidRPr="00E51527" w:rsidRDefault="00B959F6" w:rsidP="00AA0560">
      <w:pPr>
        <w:jc w:val="both"/>
        <w:rPr>
          <w:rFonts w:cs="Times New Roman"/>
          <w:sz w:val="16"/>
          <w:szCs w:val="16"/>
        </w:rPr>
      </w:pPr>
    </w:p>
    <w:p w14:paraId="2D5CF78C"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291777F" w14:textId="77777777" w:rsidR="006F7DC8" w:rsidRPr="00E51527" w:rsidRDefault="006F7DC8" w:rsidP="005127AF">
      <w:pPr>
        <w:jc w:val="both"/>
        <w:rPr>
          <w:rFonts w:cs="Times New Roman"/>
          <w:sz w:val="16"/>
          <w:szCs w:val="16"/>
        </w:rPr>
      </w:pPr>
    </w:p>
    <w:p w14:paraId="01A2217A"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43EAECBC" w14:textId="77777777" w:rsidR="003650B0" w:rsidRPr="00E51527" w:rsidRDefault="003650B0" w:rsidP="00E51527">
      <w:pPr>
        <w:jc w:val="both"/>
        <w:rPr>
          <w:rFonts w:cs="Times New Roman"/>
          <w:sz w:val="16"/>
          <w:szCs w:val="16"/>
        </w:rPr>
      </w:pPr>
    </w:p>
    <w:p w14:paraId="2688B09B"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4EBF41C" w14:textId="77777777" w:rsidR="003650B0" w:rsidRPr="00E51527" w:rsidRDefault="003650B0" w:rsidP="003650B0">
      <w:pPr>
        <w:jc w:val="both"/>
        <w:rPr>
          <w:rFonts w:cs="Times New Roman"/>
          <w:sz w:val="16"/>
          <w:szCs w:val="16"/>
        </w:rPr>
      </w:pPr>
    </w:p>
    <w:p w14:paraId="739D67CE" w14:textId="77777777" w:rsidR="00B959F6" w:rsidRDefault="00B959F6">
      <w:pPr>
        <w:spacing w:after="160" w:line="259" w:lineRule="auto"/>
        <w:rPr>
          <w:rFonts w:cs="Times New Roman"/>
        </w:rPr>
      </w:pPr>
      <w:r>
        <w:rPr>
          <w:rFonts w:cs="Times New Roman"/>
        </w:rPr>
        <w:br w:type="page"/>
      </w:r>
    </w:p>
    <w:p w14:paraId="4B00D327" w14:textId="10359B8F" w:rsidR="003650B0" w:rsidRPr="009453C5" w:rsidRDefault="003650B0" w:rsidP="003650B0">
      <w:pPr>
        <w:jc w:val="both"/>
        <w:rPr>
          <w:rFonts w:cs="Times New Roman"/>
        </w:rPr>
      </w:pPr>
      <w:r w:rsidRPr="009453C5">
        <w:rPr>
          <w:rFonts w:cs="Times New Roman"/>
        </w:rPr>
        <w:lastRenderedPageBreak/>
        <w:t>Persons who wish to request this option should file the required documents with the:</w:t>
      </w:r>
    </w:p>
    <w:p w14:paraId="79B1581B" w14:textId="77777777" w:rsidR="003650B0" w:rsidRPr="009453C5" w:rsidRDefault="003650B0" w:rsidP="003650B0">
      <w:pPr>
        <w:jc w:val="center"/>
        <w:rPr>
          <w:rFonts w:cs="Times New Roman"/>
        </w:rPr>
      </w:pPr>
      <w:r w:rsidRPr="009453C5">
        <w:rPr>
          <w:rFonts w:cs="Times New Roman"/>
        </w:rPr>
        <w:t>Public Utility Commission of Texas</w:t>
      </w:r>
    </w:p>
    <w:p w14:paraId="238DF4F4" w14:textId="77777777" w:rsidR="003650B0" w:rsidRPr="009453C5" w:rsidRDefault="003650B0" w:rsidP="003650B0">
      <w:pPr>
        <w:jc w:val="center"/>
        <w:rPr>
          <w:rFonts w:cs="Times New Roman"/>
        </w:rPr>
      </w:pPr>
      <w:r w:rsidRPr="009453C5">
        <w:rPr>
          <w:rFonts w:cs="Times New Roman"/>
        </w:rPr>
        <w:t>Central Records</w:t>
      </w:r>
    </w:p>
    <w:p w14:paraId="17FAF2E9" w14:textId="77777777" w:rsidR="003650B0" w:rsidRPr="009453C5" w:rsidRDefault="003650B0" w:rsidP="003650B0">
      <w:pPr>
        <w:jc w:val="center"/>
        <w:rPr>
          <w:rFonts w:cs="Times New Roman"/>
        </w:rPr>
      </w:pPr>
      <w:r w:rsidRPr="009453C5">
        <w:rPr>
          <w:rFonts w:cs="Times New Roman"/>
        </w:rPr>
        <w:t>1701 N. Congress, P. O. Box 13326</w:t>
      </w:r>
    </w:p>
    <w:p w14:paraId="114585F3" w14:textId="77777777" w:rsidR="003650B0" w:rsidRPr="009453C5" w:rsidRDefault="003650B0" w:rsidP="003650B0">
      <w:pPr>
        <w:jc w:val="center"/>
        <w:rPr>
          <w:rFonts w:cs="Times New Roman"/>
        </w:rPr>
      </w:pPr>
      <w:r w:rsidRPr="009453C5">
        <w:rPr>
          <w:rFonts w:cs="Times New Roman"/>
        </w:rPr>
        <w:t>Austin, TX  78711-3326</w:t>
      </w:r>
    </w:p>
    <w:p w14:paraId="333082AF" w14:textId="77777777" w:rsidR="003650B0" w:rsidRPr="001C215F" w:rsidRDefault="003650B0" w:rsidP="003650B0">
      <w:pPr>
        <w:jc w:val="both"/>
        <w:rPr>
          <w:rFonts w:cs="Times New Roman"/>
          <w:sz w:val="16"/>
          <w:szCs w:val="16"/>
        </w:rPr>
      </w:pPr>
    </w:p>
    <w:p w14:paraId="67125162"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4C90653" w14:textId="77777777" w:rsidR="003650B0" w:rsidRPr="00E51527" w:rsidRDefault="003650B0" w:rsidP="003650B0">
      <w:pPr>
        <w:jc w:val="both"/>
        <w:rPr>
          <w:rFonts w:cs="Times New Roman"/>
          <w:sz w:val="16"/>
          <w:szCs w:val="16"/>
          <w:lang w:val="es-MX"/>
        </w:rPr>
      </w:pPr>
    </w:p>
    <w:p w14:paraId="6F04834E"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B2E296B" w14:textId="23A43B38" w:rsidR="007439AA" w:rsidRPr="00123651" w:rsidRDefault="007439AA" w:rsidP="00123651">
      <w:pPr>
        <w:jc w:val="right"/>
        <w:rPr>
          <w:b/>
          <w:i/>
        </w:rPr>
      </w:pPr>
      <w:r w:rsidRPr="00123651">
        <w:rPr>
          <w:b/>
          <w:i/>
        </w:rPr>
        <w:lastRenderedPageBreak/>
        <w:t>Docket No.</w:t>
      </w:r>
      <w:r w:rsidRPr="00B959F6">
        <w:rPr>
          <w:b/>
          <w:i/>
        </w:rPr>
        <w:t xml:space="preserve"> </w:t>
      </w:r>
      <w:r w:rsidR="00B959F6" w:rsidRPr="00B959F6">
        <w:rPr>
          <w:b/>
          <w:i/>
        </w:rPr>
        <w:t>51801</w:t>
      </w:r>
    </w:p>
    <w:p w14:paraId="54F7BEDE" w14:textId="77777777" w:rsidR="008341AB" w:rsidRPr="00123651" w:rsidRDefault="008341AB" w:rsidP="008341AB">
      <w:pPr>
        <w:tabs>
          <w:tab w:val="right" w:pos="9360"/>
        </w:tabs>
        <w:jc w:val="both"/>
        <w:rPr>
          <w:rFonts w:cs="Times New Roman"/>
          <w:sz w:val="16"/>
          <w:szCs w:val="16"/>
        </w:rPr>
      </w:pPr>
    </w:p>
    <w:p w14:paraId="3F62320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B6D02C7" w14:textId="77777777" w:rsidR="00B959F6" w:rsidRPr="00B959F6" w:rsidRDefault="00B959F6" w:rsidP="00B959F6">
      <w:pPr>
        <w:jc w:val="center"/>
        <w:rPr>
          <w:rFonts w:cs="Times New Roman"/>
        </w:rPr>
      </w:pPr>
      <w:r w:rsidRPr="00B959F6">
        <w:rPr>
          <w:rFonts w:cs="Times New Roman"/>
        </w:rPr>
        <w:t>NOTICE OF APPLICATION FOR THE CITY OF SCHERTZ TO AMEND A CERTIFICATE OF CONVENIENCE AND NECESSITY TO PROVIDE SEWER UTILITY SERVICE IN COMAL COUNTY, TEXAS</w:t>
      </w:r>
    </w:p>
    <w:p w14:paraId="30DF5A3B" w14:textId="77777777" w:rsidR="008341AB" w:rsidRPr="00123651" w:rsidRDefault="008341AB" w:rsidP="008341AB">
      <w:pPr>
        <w:jc w:val="both"/>
        <w:rPr>
          <w:rFonts w:cs="Times New Roman"/>
          <w:sz w:val="16"/>
          <w:szCs w:val="16"/>
        </w:rPr>
      </w:pPr>
    </w:p>
    <w:p w14:paraId="03954EBF"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11FAA98A"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5846D6C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0AB046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2BD501B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5B0A872"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53AEFC4" w14:textId="77777777" w:rsidR="008341AB" w:rsidRPr="00123651" w:rsidRDefault="008341AB" w:rsidP="00123651">
      <w:pPr>
        <w:jc w:val="both"/>
        <w:rPr>
          <w:rFonts w:cs="Times New Roman"/>
          <w:sz w:val="16"/>
          <w:szCs w:val="16"/>
        </w:rPr>
      </w:pPr>
    </w:p>
    <w:p w14:paraId="122FAD01" w14:textId="77777777" w:rsidR="00B959F6" w:rsidRPr="00B959F6" w:rsidRDefault="00B959F6" w:rsidP="00B959F6">
      <w:pPr>
        <w:jc w:val="both"/>
        <w:rPr>
          <w:rFonts w:cs="Times New Roman"/>
        </w:rPr>
      </w:pPr>
      <w:r w:rsidRPr="00B959F6">
        <w:rPr>
          <w:rFonts w:cs="Times New Roman"/>
        </w:rPr>
        <w:t>The City of Schertz has filed an application with the Public Utility Commission of Texas to amend its Certificate of Convenience and Necessity (CCN) No. 20271 for the provision of retail sewer utility service in Comal County, Texas.</w:t>
      </w:r>
    </w:p>
    <w:p w14:paraId="4A0CC26D" w14:textId="77777777" w:rsidR="00B959F6" w:rsidRPr="00E51527" w:rsidRDefault="00B959F6" w:rsidP="00B959F6">
      <w:pPr>
        <w:jc w:val="both"/>
        <w:rPr>
          <w:rFonts w:cs="Times New Roman"/>
          <w:sz w:val="16"/>
          <w:szCs w:val="16"/>
        </w:rPr>
      </w:pPr>
    </w:p>
    <w:p w14:paraId="668BA461" w14:textId="77777777" w:rsidR="00B959F6" w:rsidRPr="00B959F6" w:rsidRDefault="00B959F6" w:rsidP="00B959F6">
      <w:pPr>
        <w:jc w:val="both"/>
        <w:rPr>
          <w:u w:val="single"/>
        </w:rPr>
      </w:pPr>
      <w:r w:rsidRPr="00B959F6">
        <w:rPr>
          <w:u w:val="single"/>
        </w:rPr>
        <w:t>The requested area overlaps the district boundaries of the districts listed below:</w:t>
      </w:r>
    </w:p>
    <w:p w14:paraId="162DF80E" w14:textId="77777777" w:rsidR="00B959F6" w:rsidRPr="00B959F6" w:rsidRDefault="00B959F6" w:rsidP="00B959F6">
      <w:pPr>
        <w:pStyle w:val="ListParagraph"/>
        <w:widowControl w:val="0"/>
        <w:numPr>
          <w:ilvl w:val="0"/>
          <w:numId w:val="3"/>
        </w:numPr>
        <w:autoSpaceDE w:val="0"/>
        <w:autoSpaceDN w:val="0"/>
        <w:adjustRightInd w:val="0"/>
        <w:ind w:left="720"/>
        <w:jc w:val="both"/>
      </w:pPr>
      <w:r w:rsidRPr="00B959F6">
        <w:t>Cibolo Creek Municipal Authority</w:t>
      </w:r>
    </w:p>
    <w:p w14:paraId="7C91EA41" w14:textId="77777777" w:rsidR="00B959F6" w:rsidRPr="00B959F6" w:rsidRDefault="00B959F6" w:rsidP="00B959F6">
      <w:pPr>
        <w:pStyle w:val="ListParagraph"/>
        <w:widowControl w:val="0"/>
        <w:numPr>
          <w:ilvl w:val="0"/>
          <w:numId w:val="3"/>
        </w:numPr>
        <w:autoSpaceDE w:val="0"/>
        <w:autoSpaceDN w:val="0"/>
        <w:adjustRightInd w:val="0"/>
        <w:ind w:left="720"/>
        <w:jc w:val="both"/>
      </w:pPr>
      <w:r w:rsidRPr="00B959F6">
        <w:t>Guadalupe-Blanco River Authority</w:t>
      </w:r>
    </w:p>
    <w:p w14:paraId="04D4B029" w14:textId="77777777" w:rsidR="00B959F6" w:rsidRPr="00B959F6" w:rsidRDefault="00B959F6" w:rsidP="00B959F6">
      <w:pPr>
        <w:jc w:val="both"/>
      </w:pPr>
      <w:r w:rsidRPr="00B959F6">
        <w:t xml:space="preserve">If </w:t>
      </w:r>
      <w:r w:rsidRPr="00B959F6">
        <w:rPr>
          <w:rFonts w:cs="Times New Roman"/>
        </w:rPr>
        <w:t xml:space="preserve">the districts </w:t>
      </w:r>
      <w:r w:rsidRPr="00B959F6">
        <w:t xml:space="preserve">do not request a public hearing, the Commission shall determine that the </w:t>
      </w:r>
      <w:r w:rsidRPr="00B959F6">
        <w:rPr>
          <w:rFonts w:cs="Times New Roman"/>
        </w:rPr>
        <w:t xml:space="preserve">district </w:t>
      </w:r>
      <w:r w:rsidRPr="00B959F6">
        <w:t xml:space="preserve">is consenting to the </w:t>
      </w:r>
      <w:r w:rsidRPr="00B959F6">
        <w:rPr>
          <w:rFonts w:cs="Times New Roman"/>
        </w:rPr>
        <w:t>City of Schertz</w:t>
      </w:r>
      <w:r w:rsidRPr="00B959F6">
        <w:t xml:space="preserve">’s request to provide retail </w:t>
      </w:r>
      <w:r w:rsidRPr="00B959F6">
        <w:rPr>
          <w:rFonts w:cs="Times New Roman"/>
        </w:rPr>
        <w:t>sewer</w:t>
      </w:r>
      <w:r w:rsidRPr="00B959F6">
        <w:rPr>
          <w:rFonts w:cs="Times New Roman"/>
          <w:sz w:val="28"/>
          <w:szCs w:val="28"/>
        </w:rPr>
        <w:t xml:space="preserve"> </w:t>
      </w:r>
      <w:r w:rsidRPr="00B959F6">
        <w:t>utility service in the requested area.</w:t>
      </w:r>
    </w:p>
    <w:p w14:paraId="6E76C1C6" w14:textId="77777777" w:rsidR="00B959F6" w:rsidRDefault="00B959F6" w:rsidP="00B959F6">
      <w:pPr>
        <w:jc w:val="both"/>
      </w:pPr>
    </w:p>
    <w:p w14:paraId="5CF4C190" w14:textId="77777777" w:rsidR="00B959F6" w:rsidRDefault="00B959F6" w:rsidP="00B959F6">
      <w:pPr>
        <w:jc w:val="both"/>
      </w:pPr>
      <w:r w:rsidRPr="00262A8E">
        <w:t>The requested area</w:t>
      </w:r>
      <w:r>
        <w:t xml:space="preserve"> includes </w:t>
      </w:r>
      <w:r w:rsidRPr="00B959F6">
        <w:rPr>
          <w:u w:val="single"/>
        </w:rPr>
        <w:t>0</w:t>
      </w:r>
      <w:r>
        <w:t xml:space="preserve"> current customers, </w:t>
      </w:r>
      <w:r w:rsidRPr="00262A8E">
        <w:t xml:space="preserve">is located approximately </w:t>
      </w:r>
      <w:r>
        <w:rPr>
          <w:u w:val="single"/>
        </w:rPr>
        <w:t>5</w:t>
      </w:r>
      <w:r w:rsidRPr="00262A8E">
        <w:t xml:space="preserve"> mile(s) </w:t>
      </w:r>
      <w:r>
        <w:rPr>
          <w:u w:val="single"/>
        </w:rPr>
        <w:t>north-northwest</w:t>
      </w:r>
      <w:r w:rsidRPr="00262A8E">
        <w:t xml:space="preserve"> of downtown </w:t>
      </w:r>
      <w:r>
        <w:rPr>
          <w:u w:val="single"/>
        </w:rPr>
        <w:t>Schertz</w:t>
      </w:r>
      <w:r w:rsidRPr="00262A8E">
        <w:t xml:space="preserve">, Texas, and is generally bounded on the north by </w:t>
      </w:r>
      <w:r>
        <w:rPr>
          <w:u w:val="single"/>
        </w:rPr>
        <w:t>Union Pacific Railroad;</w:t>
      </w:r>
      <w:r w:rsidRPr="00262A8E">
        <w:t xml:space="preserve"> on the east by </w:t>
      </w:r>
      <w:proofErr w:type="spellStart"/>
      <w:r>
        <w:rPr>
          <w:u w:val="single"/>
        </w:rPr>
        <w:t>Doerr</w:t>
      </w:r>
      <w:proofErr w:type="spellEnd"/>
      <w:r>
        <w:rPr>
          <w:u w:val="single"/>
        </w:rPr>
        <w:t xml:space="preserve"> Lane</w:t>
      </w:r>
      <w:r w:rsidRPr="00262A8E">
        <w:t xml:space="preserve">; on the south by </w:t>
      </w:r>
      <w:r>
        <w:rPr>
          <w:u w:val="single"/>
        </w:rPr>
        <w:t>Union Pacific Railroad</w:t>
      </w:r>
      <w:r w:rsidRPr="00262A8E">
        <w:t xml:space="preserve">; </w:t>
      </w:r>
      <w:r>
        <w:t xml:space="preserve">and </w:t>
      </w:r>
      <w:r w:rsidRPr="00262A8E">
        <w:t xml:space="preserve">on the west by </w:t>
      </w:r>
      <w:r>
        <w:rPr>
          <w:u w:val="single"/>
        </w:rPr>
        <w:t>Cibolo Creek</w:t>
      </w:r>
      <w:r w:rsidRPr="00DD4A5B">
        <w:t>.</w:t>
      </w:r>
    </w:p>
    <w:p w14:paraId="34B29C3C" w14:textId="77777777" w:rsidR="00B959F6" w:rsidRDefault="00B959F6" w:rsidP="00B959F6">
      <w:pPr>
        <w:jc w:val="both"/>
      </w:pPr>
    </w:p>
    <w:p w14:paraId="43208B5B" w14:textId="77777777" w:rsidR="00B959F6" w:rsidRDefault="00B959F6" w:rsidP="00B959F6">
      <w:pPr>
        <w:jc w:val="both"/>
      </w:pPr>
      <w:r w:rsidRPr="00262A8E">
        <w:t xml:space="preserve">The requested area includes approximately </w:t>
      </w:r>
      <w:r>
        <w:rPr>
          <w:u w:val="single"/>
        </w:rPr>
        <w:t>150</w:t>
      </w:r>
      <w:r w:rsidRPr="00262A8E">
        <w:t xml:space="preserve"> acres,</w:t>
      </w:r>
      <w:r>
        <w:t xml:space="preserve"> comprised of </w:t>
      </w:r>
      <w:r>
        <w:rPr>
          <w:u w:val="single"/>
        </w:rPr>
        <w:t>150</w:t>
      </w:r>
      <w:r w:rsidRPr="00262A8E">
        <w:t xml:space="preserve"> a</w:t>
      </w:r>
      <w:r>
        <w:t>cres of uncertificated area.</w:t>
      </w:r>
    </w:p>
    <w:p w14:paraId="528EE891" w14:textId="77777777" w:rsidR="00B959F6" w:rsidRDefault="00B959F6" w:rsidP="00B959F6">
      <w:pPr>
        <w:jc w:val="both"/>
      </w:pPr>
    </w:p>
    <w:p w14:paraId="4F7CD998" w14:textId="77777777" w:rsidR="00B959F6" w:rsidRPr="00377683" w:rsidRDefault="00B959F6" w:rsidP="00B959F6">
      <w:pPr>
        <w:jc w:val="both"/>
      </w:pPr>
      <w:r>
        <w:t xml:space="preserve">The result of the application/petition will be the addition of approximately </w:t>
      </w:r>
      <w:r>
        <w:rPr>
          <w:u w:val="single"/>
        </w:rPr>
        <w:t>150</w:t>
      </w:r>
      <w:r>
        <w:t xml:space="preserve"> acres to CCN No. 20271.</w:t>
      </w:r>
    </w:p>
    <w:p w14:paraId="49C27589" w14:textId="77777777" w:rsidR="00B1572D" w:rsidRDefault="00B1572D" w:rsidP="003A60D6">
      <w:pPr>
        <w:jc w:val="both"/>
        <w:rPr>
          <w:rFonts w:cs="Times New Roman"/>
        </w:rPr>
      </w:pPr>
    </w:p>
    <w:p w14:paraId="4423EE26" w14:textId="77777777" w:rsidR="003A60D6" w:rsidRPr="00D13FE6" w:rsidRDefault="003A60D6" w:rsidP="003A60D6">
      <w:pPr>
        <w:jc w:val="both"/>
        <w:rPr>
          <w:rFonts w:cs="Times New Roman"/>
        </w:rPr>
      </w:pPr>
      <w:r w:rsidRPr="000808ED">
        <w:rPr>
          <w:rFonts w:cs="Times New Roman"/>
          <w:b/>
        </w:rPr>
        <w:t>See enclosed map showing the requested area.</w:t>
      </w:r>
    </w:p>
    <w:p w14:paraId="3173F86E" w14:textId="77777777" w:rsidR="00B73B39" w:rsidRPr="003A60D6" w:rsidRDefault="00B73B39" w:rsidP="00BB750B">
      <w:pPr>
        <w:jc w:val="both"/>
        <w:rPr>
          <w:rFonts w:cs="Times New Roman"/>
          <w:sz w:val="16"/>
          <w:szCs w:val="16"/>
        </w:rPr>
      </w:pPr>
    </w:p>
    <w:p w14:paraId="490E5885"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666C7DF" w14:textId="77777777" w:rsidR="00AA0560" w:rsidRPr="003A60D6" w:rsidRDefault="00AA0560" w:rsidP="003A60D6">
      <w:pPr>
        <w:jc w:val="both"/>
        <w:rPr>
          <w:rFonts w:cs="Times New Roman"/>
          <w:sz w:val="16"/>
          <w:szCs w:val="16"/>
        </w:rPr>
      </w:pPr>
    </w:p>
    <w:p w14:paraId="700EA2E1"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C8B8F04" w14:textId="77777777" w:rsidR="003650B0" w:rsidRPr="003A60D6" w:rsidRDefault="003650B0" w:rsidP="003A60D6">
      <w:pPr>
        <w:jc w:val="both"/>
        <w:rPr>
          <w:rFonts w:cs="Times New Roman"/>
          <w:sz w:val="16"/>
          <w:szCs w:val="16"/>
        </w:rPr>
      </w:pPr>
    </w:p>
    <w:p w14:paraId="10FA8145" w14:textId="77777777" w:rsidR="003650B0" w:rsidRPr="00211F35" w:rsidRDefault="003650B0" w:rsidP="003650B0">
      <w:pPr>
        <w:jc w:val="both"/>
        <w:rPr>
          <w:rFonts w:cs="Times New Roman"/>
        </w:rPr>
      </w:pPr>
      <w:r>
        <w:rPr>
          <w:rFonts w:cs="Times New Roman"/>
        </w:rPr>
        <w:lastRenderedPageBreak/>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753DEE6F" w14:textId="77777777" w:rsidR="003650B0" w:rsidRPr="003A60D6" w:rsidRDefault="003650B0" w:rsidP="003650B0">
      <w:pPr>
        <w:jc w:val="both"/>
        <w:rPr>
          <w:rFonts w:cs="Times New Roman"/>
          <w:sz w:val="16"/>
          <w:szCs w:val="16"/>
        </w:rPr>
      </w:pPr>
    </w:p>
    <w:p w14:paraId="63F10545"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064061A" w14:textId="77777777" w:rsidR="003650B0" w:rsidRPr="00211F35" w:rsidRDefault="003650B0" w:rsidP="003650B0">
      <w:pPr>
        <w:jc w:val="center"/>
        <w:rPr>
          <w:rFonts w:cs="Times New Roman"/>
        </w:rPr>
      </w:pPr>
      <w:r w:rsidRPr="00211F35">
        <w:rPr>
          <w:rFonts w:cs="Times New Roman"/>
        </w:rPr>
        <w:t>Public Utility Commission of Texas</w:t>
      </w:r>
    </w:p>
    <w:p w14:paraId="084AEBB7" w14:textId="77777777" w:rsidR="003650B0" w:rsidRPr="00211F35" w:rsidRDefault="003650B0" w:rsidP="003650B0">
      <w:pPr>
        <w:jc w:val="center"/>
        <w:rPr>
          <w:rFonts w:cs="Times New Roman"/>
        </w:rPr>
      </w:pPr>
      <w:r w:rsidRPr="00211F35">
        <w:rPr>
          <w:rFonts w:cs="Times New Roman"/>
        </w:rPr>
        <w:t>Central Records</w:t>
      </w:r>
    </w:p>
    <w:p w14:paraId="3D417DE8" w14:textId="77777777" w:rsidR="003650B0" w:rsidRPr="00211F35" w:rsidRDefault="003650B0" w:rsidP="003650B0">
      <w:pPr>
        <w:jc w:val="center"/>
        <w:rPr>
          <w:rFonts w:cs="Times New Roman"/>
        </w:rPr>
      </w:pPr>
      <w:r w:rsidRPr="00211F35">
        <w:rPr>
          <w:rFonts w:cs="Times New Roman"/>
        </w:rPr>
        <w:t>1701 N. Congress, P. O. Box 13326</w:t>
      </w:r>
    </w:p>
    <w:p w14:paraId="1488107D" w14:textId="77777777" w:rsidR="003650B0" w:rsidRPr="00211F35" w:rsidRDefault="003650B0" w:rsidP="003650B0">
      <w:pPr>
        <w:jc w:val="center"/>
        <w:rPr>
          <w:rFonts w:cs="Times New Roman"/>
        </w:rPr>
      </w:pPr>
      <w:r w:rsidRPr="00211F35">
        <w:rPr>
          <w:rFonts w:cs="Times New Roman"/>
        </w:rPr>
        <w:t>Austin, TX  78711-3326</w:t>
      </w:r>
    </w:p>
    <w:p w14:paraId="42ED51C5"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566BB8C" w14:textId="77777777" w:rsidR="003650B0" w:rsidRPr="00596409" w:rsidRDefault="003650B0" w:rsidP="003650B0">
      <w:pPr>
        <w:jc w:val="both"/>
        <w:rPr>
          <w:rFonts w:cs="Times New Roman"/>
          <w:sz w:val="16"/>
          <w:szCs w:val="16"/>
          <w:lang w:val="es-MX"/>
        </w:rPr>
      </w:pPr>
    </w:p>
    <w:p w14:paraId="7135C08C"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628C122"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5485FC0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321BD95" w14:textId="77777777" w:rsidR="00F6376F" w:rsidRPr="00F26B9E" w:rsidRDefault="00F6376F" w:rsidP="00F6376F">
      <w:pPr>
        <w:jc w:val="center"/>
        <w:rPr>
          <w:rFonts w:ascii="Georgia" w:hAnsi="Georgia" w:cs="Times New Roman"/>
          <w:sz w:val="32"/>
          <w:szCs w:val="32"/>
        </w:rPr>
      </w:pPr>
    </w:p>
    <w:p w14:paraId="3072C357"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9BCB6FD" wp14:editId="67C4EB5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DBC9BA6" w14:textId="77777777" w:rsidR="00F6376F" w:rsidRPr="00F26B9E" w:rsidRDefault="00F6376F" w:rsidP="00F6376F">
      <w:pPr>
        <w:widowControl w:val="0"/>
        <w:tabs>
          <w:tab w:val="center" w:pos="4680"/>
        </w:tabs>
        <w:jc w:val="center"/>
        <w:rPr>
          <w:rFonts w:ascii="Georgia" w:hAnsi="Georgia" w:cs="Times New Roman"/>
          <w:szCs w:val="20"/>
        </w:rPr>
      </w:pPr>
    </w:p>
    <w:p w14:paraId="07AC0E3E"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EAB1951" w14:textId="028F332B" w:rsidR="00F6376F" w:rsidRPr="00B959F6" w:rsidRDefault="00F6376F" w:rsidP="00F6376F">
      <w:pPr>
        <w:jc w:val="center"/>
        <w:rPr>
          <w:rFonts w:cs="Times New Roman"/>
          <w:sz w:val="23"/>
          <w:szCs w:val="23"/>
        </w:rPr>
      </w:pPr>
      <w:r w:rsidRPr="004421A9">
        <w:rPr>
          <w:rFonts w:cs="Times New Roman"/>
          <w:sz w:val="23"/>
          <w:szCs w:val="23"/>
        </w:rPr>
        <w:t>DOCKET NO</w:t>
      </w:r>
      <w:r w:rsidRPr="00B959F6">
        <w:rPr>
          <w:rFonts w:cs="Times New Roman"/>
          <w:sz w:val="23"/>
          <w:szCs w:val="23"/>
        </w:rPr>
        <w:t xml:space="preserve">. </w:t>
      </w:r>
      <w:r w:rsidR="00B959F6" w:rsidRPr="00B959F6">
        <w:rPr>
          <w:bCs/>
          <w:iCs/>
        </w:rPr>
        <w:t>51801</w:t>
      </w:r>
    </w:p>
    <w:p w14:paraId="34F72C7E" w14:textId="77777777" w:rsidR="00F6376F" w:rsidRPr="00B959F6" w:rsidRDefault="00F6376F" w:rsidP="00F6376F">
      <w:pPr>
        <w:widowControl w:val="0"/>
        <w:autoSpaceDE w:val="0"/>
        <w:autoSpaceDN w:val="0"/>
        <w:adjustRightInd w:val="0"/>
        <w:jc w:val="both"/>
        <w:rPr>
          <w:rFonts w:cs="Times New Roman"/>
        </w:rPr>
      </w:pPr>
      <w:r w:rsidRPr="00B959F6">
        <w:rPr>
          <w:rFonts w:cs="Times New Roman"/>
        </w:rPr>
        <w:t>STATE OF TEXAS</w:t>
      </w:r>
    </w:p>
    <w:p w14:paraId="09729F3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D51BDDF" w14:textId="77777777" w:rsidR="00F6376F" w:rsidRPr="00F26B9E" w:rsidRDefault="00F6376F" w:rsidP="00F6376F">
      <w:pPr>
        <w:widowControl w:val="0"/>
        <w:autoSpaceDE w:val="0"/>
        <w:autoSpaceDN w:val="0"/>
        <w:adjustRightInd w:val="0"/>
        <w:jc w:val="both"/>
        <w:rPr>
          <w:rFonts w:cs="Times New Roman"/>
        </w:rPr>
      </w:pPr>
    </w:p>
    <w:p w14:paraId="13EDC7C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4165791" w14:textId="77777777" w:rsidR="00F6376F" w:rsidRPr="00F26B9E" w:rsidRDefault="00F6376F" w:rsidP="00F6376F">
      <w:pPr>
        <w:widowControl w:val="0"/>
        <w:tabs>
          <w:tab w:val="left" w:pos="5760"/>
        </w:tabs>
        <w:autoSpaceDE w:val="0"/>
        <w:autoSpaceDN w:val="0"/>
        <w:adjustRightInd w:val="0"/>
        <w:jc w:val="both"/>
        <w:rPr>
          <w:rFonts w:cs="Times New Roman"/>
        </w:rPr>
      </w:pPr>
    </w:p>
    <w:p w14:paraId="082A1E96"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2E409D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15AD43A"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48C7B5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C65141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CBFD15A"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5CF493A" w14:textId="77777777" w:rsidR="004421A9" w:rsidRDefault="004421A9" w:rsidP="00F6376F">
      <w:pPr>
        <w:widowControl w:val="0"/>
        <w:jc w:val="both"/>
        <w:rPr>
          <w:rFonts w:cs="Times New Roman"/>
          <w:szCs w:val="20"/>
        </w:rPr>
      </w:pPr>
    </w:p>
    <w:p w14:paraId="2C39269D"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78B2848" w14:textId="77777777" w:rsidR="00F6376F" w:rsidRPr="00F26B9E" w:rsidRDefault="00F6376F" w:rsidP="00F6376F">
      <w:pPr>
        <w:widowControl w:val="0"/>
        <w:rPr>
          <w:rFonts w:cs="Times New Roman"/>
          <w:szCs w:val="20"/>
        </w:rPr>
      </w:pPr>
    </w:p>
    <w:p w14:paraId="2095246E" w14:textId="77777777" w:rsidR="00F6376F" w:rsidRPr="00F26B9E" w:rsidRDefault="00F6376F" w:rsidP="00F6376F">
      <w:pPr>
        <w:rPr>
          <w:rFonts w:cs="Times New Roman"/>
          <w:szCs w:val="20"/>
        </w:rPr>
      </w:pPr>
      <w:r w:rsidRPr="00F26B9E">
        <w:rPr>
          <w:rFonts w:cs="Times New Roman"/>
          <w:szCs w:val="20"/>
        </w:rPr>
        <w:t>__________________________________</w:t>
      </w:r>
    </w:p>
    <w:p w14:paraId="14A35460"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8E89421" w14:textId="77777777" w:rsidR="00F6376F" w:rsidRPr="00F26B9E" w:rsidRDefault="00F6376F" w:rsidP="00F6376F">
      <w:pPr>
        <w:rPr>
          <w:rFonts w:cs="Times New Roman"/>
          <w:szCs w:val="20"/>
        </w:rPr>
      </w:pPr>
    </w:p>
    <w:p w14:paraId="6D87AB19"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8BBDA9E" w14:textId="77777777" w:rsidR="00F6376F" w:rsidRPr="00F26B9E" w:rsidRDefault="00F6376F" w:rsidP="00F6376F">
      <w:pPr>
        <w:widowControl w:val="0"/>
        <w:rPr>
          <w:rFonts w:cs="Times New Roman"/>
          <w:szCs w:val="20"/>
        </w:rPr>
      </w:pPr>
    </w:p>
    <w:p w14:paraId="29BE8EAE"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E74744B" w14:textId="77777777" w:rsidR="00F6376F" w:rsidRPr="00F26B9E" w:rsidRDefault="00F6376F" w:rsidP="00F6376F">
      <w:pPr>
        <w:rPr>
          <w:rFonts w:cs="Times New Roman"/>
          <w:szCs w:val="20"/>
        </w:rPr>
      </w:pPr>
    </w:p>
    <w:p w14:paraId="249E14E0"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5F938E9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AD33AE9" w14:textId="77777777" w:rsidR="00F6376F" w:rsidRPr="00F26B9E" w:rsidRDefault="00F6376F" w:rsidP="00F6376F">
      <w:pPr>
        <w:widowControl w:val="0"/>
        <w:spacing w:line="192" w:lineRule="auto"/>
        <w:rPr>
          <w:rFonts w:cs="Times New Roman"/>
          <w:szCs w:val="20"/>
        </w:rPr>
      </w:pPr>
    </w:p>
    <w:p w14:paraId="5487CB9E"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89B577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A778615" w14:textId="77777777" w:rsidR="004421A9" w:rsidRDefault="004421A9" w:rsidP="00EF7E38">
      <w:pPr>
        <w:tabs>
          <w:tab w:val="right" w:pos="10080"/>
        </w:tabs>
        <w:rPr>
          <w:rFonts w:cs="Times New Roman"/>
          <w:szCs w:val="20"/>
        </w:rPr>
      </w:pPr>
      <w:bookmarkStart w:id="2" w:name="_Hlk29390859"/>
    </w:p>
    <w:p w14:paraId="565FDE9F"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36EC5181" w14:textId="77777777" w:rsidR="008341AB" w:rsidRPr="00211F35" w:rsidRDefault="008341AB" w:rsidP="008341AB">
      <w:pPr>
        <w:widowControl w:val="0"/>
        <w:tabs>
          <w:tab w:val="right" w:pos="9360"/>
        </w:tabs>
        <w:rPr>
          <w:rFonts w:cs="Times New Roman"/>
        </w:rPr>
      </w:pPr>
    </w:p>
    <w:p w14:paraId="22FF903E"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414D4DD9" w14:textId="77777777" w:rsidR="008341AB" w:rsidRPr="00211F35" w:rsidRDefault="008341AB" w:rsidP="008341AB">
      <w:pPr>
        <w:jc w:val="center"/>
        <w:rPr>
          <w:rFonts w:cs="Times New Roman"/>
          <w:sz w:val="32"/>
          <w:szCs w:val="32"/>
        </w:rPr>
      </w:pPr>
    </w:p>
    <w:p w14:paraId="4DB067E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88543DF" wp14:editId="7B897EA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38FF719" w14:textId="77777777" w:rsidR="006D02BD" w:rsidRPr="001024A0" w:rsidRDefault="006D02BD" w:rsidP="004421A9">
      <w:pPr>
        <w:ind w:right="-540"/>
        <w:jc w:val="center"/>
        <w:rPr>
          <w:rFonts w:cs="Times New Roman"/>
        </w:rPr>
      </w:pPr>
      <w:r w:rsidRPr="001024A0">
        <w:rPr>
          <w:rFonts w:cs="Times New Roman"/>
        </w:rPr>
        <w:t>PUBLISHER’S AFFIDAVIT</w:t>
      </w:r>
    </w:p>
    <w:p w14:paraId="45072132" w14:textId="5EA3EC7F"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B959F6" w:rsidRPr="00B959F6">
        <w:rPr>
          <w:bCs/>
          <w:iCs/>
        </w:rPr>
        <w:t>51801</w:t>
      </w:r>
    </w:p>
    <w:p w14:paraId="3D914DF6" w14:textId="77777777" w:rsidR="004421A9" w:rsidRDefault="004421A9" w:rsidP="006D02BD">
      <w:pPr>
        <w:widowControl w:val="0"/>
        <w:rPr>
          <w:rFonts w:cs="Times New Roman"/>
        </w:rPr>
      </w:pPr>
    </w:p>
    <w:p w14:paraId="0A68A532" w14:textId="77777777" w:rsidR="006D02BD" w:rsidRPr="001024A0" w:rsidRDefault="006D02BD" w:rsidP="006D02BD">
      <w:pPr>
        <w:widowControl w:val="0"/>
        <w:rPr>
          <w:rFonts w:cs="Times New Roman"/>
        </w:rPr>
      </w:pPr>
      <w:r w:rsidRPr="001024A0">
        <w:rPr>
          <w:rFonts w:cs="Times New Roman"/>
        </w:rPr>
        <w:t>STATE OF TEXAS</w:t>
      </w:r>
    </w:p>
    <w:p w14:paraId="6B9625EF"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A3A398E" w14:textId="77777777" w:rsidR="006D02BD" w:rsidRPr="001024A0" w:rsidRDefault="006D02BD" w:rsidP="006D02BD">
      <w:pPr>
        <w:widowControl w:val="0"/>
        <w:rPr>
          <w:rFonts w:cs="Times New Roman"/>
        </w:rPr>
      </w:pPr>
    </w:p>
    <w:p w14:paraId="26BF06FB"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97B918B" w14:textId="77777777" w:rsidR="006D02BD" w:rsidRPr="001024A0" w:rsidRDefault="006D02BD" w:rsidP="006D02BD">
      <w:pPr>
        <w:widowControl w:val="0"/>
        <w:rPr>
          <w:rFonts w:cs="Times New Roman"/>
          <w:sz w:val="16"/>
          <w:szCs w:val="16"/>
        </w:rPr>
      </w:pPr>
    </w:p>
    <w:p w14:paraId="648B4A79"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EB50103" w14:textId="77777777" w:rsidR="003E32C8" w:rsidRPr="001024A0" w:rsidRDefault="003E32C8" w:rsidP="006D02BD">
      <w:pPr>
        <w:widowControl w:val="0"/>
        <w:rPr>
          <w:rFonts w:cs="Times New Roman"/>
          <w:sz w:val="16"/>
          <w:szCs w:val="16"/>
        </w:rPr>
      </w:pPr>
    </w:p>
    <w:p w14:paraId="10F4B000"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610B6A9"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A3C2FE3" w14:textId="77777777" w:rsidR="006D02BD" w:rsidRPr="001024A0" w:rsidRDefault="006D02BD" w:rsidP="006D02BD">
      <w:pPr>
        <w:widowControl w:val="0"/>
        <w:rPr>
          <w:rFonts w:cs="Times New Roman"/>
        </w:rPr>
      </w:pPr>
    </w:p>
    <w:p w14:paraId="1205DDAD"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615F0E5"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2C739C4" w14:textId="77777777" w:rsidR="006D02BD" w:rsidRPr="001024A0" w:rsidRDefault="006D02BD" w:rsidP="006D02BD">
      <w:pPr>
        <w:widowControl w:val="0"/>
        <w:rPr>
          <w:rFonts w:cs="Times New Roman"/>
        </w:rPr>
      </w:pPr>
    </w:p>
    <w:p w14:paraId="7FFFCCFF"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136846B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226D28CE" w14:textId="77777777" w:rsidR="006D02BD" w:rsidRPr="001024A0" w:rsidRDefault="006D02BD" w:rsidP="006D02BD">
      <w:pPr>
        <w:widowControl w:val="0"/>
        <w:rPr>
          <w:rFonts w:cs="Times New Roman"/>
        </w:rPr>
      </w:pPr>
    </w:p>
    <w:p w14:paraId="50C33044"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B1F7AD7" w14:textId="77777777" w:rsidR="006D02BD" w:rsidRPr="001024A0" w:rsidRDefault="006D02BD" w:rsidP="006D02BD">
      <w:pPr>
        <w:widowControl w:val="0"/>
        <w:rPr>
          <w:rFonts w:cs="Times New Roman"/>
        </w:rPr>
      </w:pPr>
    </w:p>
    <w:p w14:paraId="31B877A7"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CD30ABA"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174F38DF" w14:textId="77777777" w:rsidR="006D02BD" w:rsidRPr="001024A0" w:rsidRDefault="006D02BD" w:rsidP="006D02BD">
      <w:pPr>
        <w:widowControl w:val="0"/>
        <w:rPr>
          <w:rFonts w:cs="Times New Roman"/>
        </w:rPr>
      </w:pPr>
    </w:p>
    <w:p w14:paraId="5545786F"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52A27B8"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1D429F2E" w14:textId="77777777" w:rsidR="006D02BD" w:rsidRPr="001024A0" w:rsidRDefault="006D02BD" w:rsidP="006D02BD">
      <w:pPr>
        <w:widowControl w:val="0"/>
        <w:rPr>
          <w:rFonts w:cs="Times New Roman"/>
        </w:rPr>
      </w:pPr>
    </w:p>
    <w:p w14:paraId="1FE15951"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32C3558"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2073E4B" w14:textId="77777777" w:rsidR="006D02BD" w:rsidRPr="001024A0" w:rsidRDefault="006D02BD" w:rsidP="006D02BD">
      <w:pPr>
        <w:widowControl w:val="0"/>
        <w:rPr>
          <w:rFonts w:cs="Times New Roman"/>
        </w:rPr>
      </w:pPr>
    </w:p>
    <w:p w14:paraId="1AEDAE79"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2B4B08BD"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89AF7A6" w14:textId="77777777" w:rsidR="006D02BD" w:rsidRPr="001024A0" w:rsidRDefault="006D02BD" w:rsidP="004750E5">
      <w:pPr>
        <w:widowControl w:val="0"/>
        <w:tabs>
          <w:tab w:val="right" w:pos="9360"/>
        </w:tabs>
        <w:rPr>
          <w:rFonts w:cs="Times New Roman"/>
        </w:rPr>
      </w:pPr>
    </w:p>
    <w:p w14:paraId="6C1B95F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954E58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8F6E3FB" w14:textId="77777777" w:rsidR="00517669" w:rsidRPr="006F3032" w:rsidRDefault="00517669" w:rsidP="004750E5">
      <w:pPr>
        <w:widowControl w:val="0"/>
        <w:tabs>
          <w:tab w:val="right" w:pos="9360"/>
        </w:tabs>
        <w:rPr>
          <w:rFonts w:cs="Times New Roman"/>
        </w:rPr>
      </w:pPr>
    </w:p>
    <w:p w14:paraId="4294EFF9"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6C6EA7D" w14:textId="77777777" w:rsidR="006D02BD" w:rsidRPr="00F5205C" w:rsidRDefault="006D02BD" w:rsidP="004750E5">
      <w:pPr>
        <w:rPr>
          <w:rFonts w:cs="Times New Roman"/>
        </w:rPr>
      </w:pPr>
    </w:p>
    <w:p w14:paraId="781E9EBD"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4634C" w14:textId="77777777" w:rsidR="003E18A8" w:rsidRDefault="003E18A8" w:rsidP="001C215F">
      <w:r>
        <w:separator/>
      </w:r>
    </w:p>
  </w:endnote>
  <w:endnote w:type="continuationSeparator" w:id="0">
    <w:p w14:paraId="35E554F1" w14:textId="77777777" w:rsidR="003E18A8" w:rsidRDefault="003E18A8"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EA460"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53F75" w14:textId="77777777" w:rsidR="003E18A8" w:rsidRDefault="003E18A8" w:rsidP="001C215F">
      <w:r>
        <w:separator/>
      </w:r>
    </w:p>
  </w:footnote>
  <w:footnote w:type="continuationSeparator" w:id="0">
    <w:p w14:paraId="718CB33A" w14:textId="77777777" w:rsidR="003E18A8" w:rsidRDefault="003E18A8"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8A8"/>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18A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959F6"/>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6BA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Updated%203-10-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(Updated 3-10-2021).dotx</Template>
  <TotalTime>0</TotalTime>
  <Pages>6</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2021-05-04T20:50:00Z</dcterms:created>
  <dcterms:modified xsi:type="dcterms:W3CDTF">2021-05-04T20:59:00Z</dcterms:modified>
</cp:coreProperties>
</file>